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515BD4" w14:textId="77777777" w:rsidR="00904B0F" w:rsidRDefault="00904B0F" w:rsidP="00904B0F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William BACON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fl.1418)</w:t>
      </w:r>
    </w:p>
    <w:p w14:paraId="623C82D8" w14:textId="77777777" w:rsidR="00904B0F" w:rsidRDefault="00904B0F" w:rsidP="00904B0F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Man-at-arms.</w:t>
      </w:r>
    </w:p>
    <w:p w14:paraId="46748677" w14:textId="77777777" w:rsidR="00904B0F" w:rsidRDefault="00904B0F" w:rsidP="00904B0F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7F574F94" w14:textId="77777777" w:rsidR="00904B0F" w:rsidRDefault="00904B0F" w:rsidP="00904B0F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5394E47D" w14:textId="77777777" w:rsidR="00904B0F" w:rsidRDefault="00904B0F" w:rsidP="00904B0F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1418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in the garrison at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Harfleur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under the command of Sir Hugh </w:t>
      </w:r>
    </w:p>
    <w:p w14:paraId="120E75D7" w14:textId="77777777" w:rsidR="00904B0F" w:rsidRDefault="00904B0F" w:rsidP="00904B0F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Lutterell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4FCB7832" w14:textId="77777777" w:rsidR="00904B0F" w:rsidRDefault="00904B0F" w:rsidP="00904B0F">
      <w:pPr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05558E">
        <w:rPr>
          <w:rFonts w:ascii="Times New Roman" w:eastAsia="Times New Roman" w:hAnsi="Times New Roman" w:cs="Times New Roman"/>
          <w:color w:val="000000"/>
          <w:sz w:val="24"/>
          <w:szCs w:val="24"/>
        </w:rPr>
        <w:t>TNA, E101/48/19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 10 July 2020)</w:t>
      </w:r>
    </w:p>
    <w:p w14:paraId="4BCEEDC1" w14:textId="77777777" w:rsidR="00904B0F" w:rsidRDefault="00904B0F" w:rsidP="00904B0F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5C83EBEA" w14:textId="77777777" w:rsidR="00904B0F" w:rsidRDefault="00904B0F" w:rsidP="00904B0F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4BFE51F0" w14:textId="77777777" w:rsidR="00904B0F" w:rsidRDefault="00904B0F" w:rsidP="00904B0F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31 August 2022</w:t>
      </w:r>
    </w:p>
    <w:p w14:paraId="46D28B9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D154A" w14:textId="77777777" w:rsidR="00904B0F" w:rsidRDefault="00904B0F" w:rsidP="009139A6">
      <w:r>
        <w:separator/>
      </w:r>
    </w:p>
  </w:endnote>
  <w:endnote w:type="continuationSeparator" w:id="0">
    <w:p w14:paraId="51C7487D" w14:textId="77777777" w:rsidR="00904B0F" w:rsidRDefault="00904B0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B9A6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B407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8CAE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2C21D" w14:textId="77777777" w:rsidR="00904B0F" w:rsidRDefault="00904B0F" w:rsidP="009139A6">
      <w:r>
        <w:separator/>
      </w:r>
    </w:p>
  </w:footnote>
  <w:footnote w:type="continuationSeparator" w:id="0">
    <w:p w14:paraId="78FB9AA6" w14:textId="77777777" w:rsidR="00904B0F" w:rsidRDefault="00904B0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AE45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BD32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FEB0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B0F"/>
    <w:rsid w:val="000666E0"/>
    <w:rsid w:val="002510B7"/>
    <w:rsid w:val="005C130B"/>
    <w:rsid w:val="00826F5C"/>
    <w:rsid w:val="00904B0F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F2BF34"/>
  <w15:chartTrackingRefBased/>
  <w15:docId w15:val="{AF7C9603-E391-4B07-AA35-1AB63275E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4B0F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2022-09-22T20:29:00Z</dcterms:created>
  <dcterms:modified xsi:type="dcterms:W3CDTF">2022-09-22T20:29:00Z</dcterms:modified>
</cp:coreProperties>
</file>